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07C88" w14:textId="370AE1A7" w:rsidR="00F9178E" w:rsidRPr="00DF3470" w:rsidRDefault="00997F14" w:rsidP="00F9178E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F9178E" w:rsidRPr="00DF3470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D2413D">
        <w:rPr>
          <w:rFonts w:ascii="Corbel" w:hAnsi="Corbel"/>
          <w:bCs/>
          <w:i/>
          <w:lang w:eastAsia="ar-SA"/>
        </w:rPr>
        <w:t>61</w:t>
      </w:r>
      <w:r w:rsidR="00F9178E" w:rsidRPr="00DF3470">
        <w:rPr>
          <w:rFonts w:ascii="Corbel" w:hAnsi="Corbel"/>
          <w:bCs/>
          <w:i/>
          <w:lang w:eastAsia="ar-SA"/>
        </w:rPr>
        <w:t>/202</w:t>
      </w:r>
      <w:r w:rsidR="00D2413D">
        <w:rPr>
          <w:rFonts w:ascii="Corbel" w:hAnsi="Corbel"/>
          <w:bCs/>
          <w:i/>
          <w:lang w:eastAsia="ar-SA"/>
        </w:rPr>
        <w:t>5</w:t>
      </w:r>
    </w:p>
    <w:p w14:paraId="07565795" w14:textId="77777777" w:rsidR="00F9178E" w:rsidRPr="00DF3470" w:rsidRDefault="00F9178E" w:rsidP="00F9178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66AB15E" w14:textId="5BE18517" w:rsidR="00F9178E" w:rsidRDefault="00F9178E" w:rsidP="00F9178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D2413D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D2413D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16232C82" w14:textId="77777777" w:rsidR="00F9178E" w:rsidRPr="00E91775" w:rsidRDefault="00F9178E" w:rsidP="00F9178E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177527F0" w14:textId="102173C4" w:rsidR="00F9178E" w:rsidRDefault="00F9178E" w:rsidP="00F9178E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D2413D">
        <w:rPr>
          <w:rFonts w:ascii="Corbel" w:hAnsi="Corbel"/>
          <w:sz w:val="20"/>
          <w:szCs w:val="20"/>
          <w:lang w:eastAsia="ar-SA"/>
        </w:rPr>
        <w:t>7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 w:rsidR="00D2413D">
        <w:rPr>
          <w:rFonts w:ascii="Corbel" w:hAnsi="Corbel"/>
          <w:sz w:val="20"/>
          <w:szCs w:val="20"/>
          <w:lang w:eastAsia="ar-SA"/>
        </w:rPr>
        <w:t>8</w:t>
      </w:r>
    </w:p>
    <w:p w14:paraId="3113A448" w14:textId="77777777" w:rsidR="00D2413D" w:rsidRPr="00DF3470" w:rsidRDefault="00D2413D" w:rsidP="00F9178E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39581EE8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0453">
              <w:rPr>
                <w:rFonts w:ascii="Corbel" w:hAnsi="Corbel"/>
                <w:sz w:val="24"/>
                <w:szCs w:val="24"/>
              </w:rPr>
              <w:t>Postępowanie karne</w:t>
            </w:r>
            <w:r w:rsidR="00661018">
              <w:rPr>
                <w:rFonts w:ascii="Corbel" w:hAnsi="Corbel"/>
                <w:sz w:val="24"/>
                <w:szCs w:val="24"/>
              </w:rPr>
              <w:t xml:space="preserve"> -</w:t>
            </w:r>
            <w:r>
              <w:rPr>
                <w:rFonts w:ascii="Corbel" w:hAnsi="Corbel"/>
                <w:sz w:val="24"/>
                <w:szCs w:val="24"/>
              </w:rPr>
              <w:t xml:space="preserve"> część praktyczna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2DEEDEE5" w:rsidR="0085747A" w:rsidRPr="00D2413D" w:rsidRDefault="00D241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413D"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714F6D4F" w:rsidR="0085747A" w:rsidRPr="00B169DF" w:rsidRDefault="00D241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51380A">
              <w:rPr>
                <w:rFonts w:ascii="Corbel" w:hAnsi="Corbel"/>
                <w:b w:val="0"/>
                <w:sz w:val="24"/>
                <w:szCs w:val="24"/>
              </w:rPr>
              <w:t xml:space="preserve"> Prawa</w:t>
            </w:r>
            <w:r w:rsidR="0051380A" w:rsidRPr="005A2B78">
              <w:rPr>
                <w:rFonts w:ascii="Corbel" w:hAnsi="Corbel"/>
                <w:b w:val="0"/>
                <w:sz w:val="24"/>
                <w:szCs w:val="24"/>
              </w:rPr>
              <w:t xml:space="preserve"> Karnego</w:t>
            </w:r>
            <w:r w:rsidR="0051380A">
              <w:rPr>
                <w:rFonts w:ascii="Corbel" w:hAnsi="Corbel"/>
                <w:b w:val="0"/>
                <w:sz w:val="24"/>
                <w:szCs w:val="24"/>
              </w:rPr>
              <w:t xml:space="preserve"> Procesowego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13B14B45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7E1ADB77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Magisterskie 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6013CA46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012CEC49" w:rsidR="0085747A" w:rsidRPr="00B169DF" w:rsidRDefault="002A2A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51380A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65507938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</w:t>
            </w:r>
            <w:r w:rsidR="00661018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</w:t>
            </w:r>
            <w:r w:rsidR="00661018">
              <w:rPr>
                <w:rFonts w:ascii="Corbel" w:hAnsi="Corbel"/>
                <w:b w:val="0"/>
                <w:sz w:val="24"/>
                <w:szCs w:val="24"/>
              </w:rPr>
              <w:t xml:space="preserve">estr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VI 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2D25457B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Obowiązkowy 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5B7EE233" w:rsidR="00923D7D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49FF81B9" w:rsidR="0085747A" w:rsidRPr="00B169DF" w:rsidRDefault="00D241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Piotr Sowiński, prof.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60A99125" w:rsidR="0051380A" w:rsidRPr="00B169DF" w:rsidRDefault="00D2413D" w:rsidP="00D241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1380A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proofErr w:type="spellStart"/>
            <w:r w:rsidR="0051380A">
              <w:rPr>
                <w:rFonts w:ascii="Corbel" w:hAnsi="Corbel"/>
                <w:b w:val="0"/>
                <w:sz w:val="24"/>
                <w:szCs w:val="24"/>
              </w:rPr>
              <w:t>Arita</w:t>
            </w:r>
            <w:proofErr w:type="spellEnd"/>
            <w:r w:rsidR="0051380A">
              <w:rPr>
                <w:rFonts w:ascii="Corbel" w:hAnsi="Corbel"/>
                <w:b w:val="0"/>
                <w:sz w:val="24"/>
                <w:szCs w:val="24"/>
              </w:rPr>
              <w:t xml:space="preserve"> Masłowska</w:t>
            </w:r>
            <w:r>
              <w:rPr>
                <w:rFonts w:ascii="Corbel" w:hAnsi="Corbel"/>
                <w:b w:val="0"/>
                <w:sz w:val="24"/>
                <w:szCs w:val="24"/>
              </w:rPr>
              <w:t>, d</w:t>
            </w:r>
            <w:r w:rsidR="0051380A">
              <w:rPr>
                <w:rFonts w:ascii="Corbel" w:hAnsi="Corbel"/>
                <w:b w:val="0"/>
                <w:sz w:val="24"/>
                <w:szCs w:val="24"/>
              </w:rPr>
              <w:t xml:space="preserve">r Beata Bachurska 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66101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D2413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012F653E" w:rsidR="00015B8F" w:rsidRPr="00B169DF" w:rsidRDefault="0051380A" w:rsidP="00D2413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B29AB50" w:rsidR="00015B8F" w:rsidRPr="00B169DF" w:rsidRDefault="005138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5B4736C7" w:rsidR="00015B8F" w:rsidRPr="00B169DF" w:rsidRDefault="006610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3D062D78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Sposób realizacji zajęć</w:t>
      </w:r>
    </w:p>
    <w:p w14:paraId="124C692B" w14:textId="77777777" w:rsidR="004567AB" w:rsidRPr="00B169DF" w:rsidRDefault="004567AB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5A192064" w:rsidR="0085747A" w:rsidRPr="00B169DF" w:rsidRDefault="004567A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7674BE3D" w:rsidR="00E960BB" w:rsidRPr="004567AB" w:rsidRDefault="0051380A" w:rsidP="004567AB">
      <w:pPr>
        <w:pStyle w:val="Punktygwne"/>
        <w:tabs>
          <w:tab w:val="left" w:pos="709"/>
        </w:tabs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567AB">
        <w:rPr>
          <w:rFonts w:ascii="Corbel" w:hAnsi="Corbel"/>
          <w:b w:val="0"/>
          <w:smallCaps w:val="0"/>
          <w:szCs w:val="24"/>
        </w:rPr>
        <w:t xml:space="preserve">Ćwiczenia praktyczne- zaliczenie z oceną </w:t>
      </w:r>
    </w:p>
    <w:p w14:paraId="1ED7FD06" w14:textId="77777777" w:rsidR="006A5111" w:rsidRDefault="006A511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6B673F" w14:textId="27F9E326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2.</w:t>
      </w:r>
      <w:r w:rsidR="004567AB">
        <w:rPr>
          <w:rFonts w:ascii="Corbel" w:hAnsi="Corbel"/>
          <w:szCs w:val="24"/>
        </w:rPr>
        <w:t xml:space="preserve"> </w:t>
      </w:r>
      <w:r w:rsidRPr="00B169DF">
        <w:rPr>
          <w:rFonts w:ascii="Corbel" w:hAnsi="Corbel"/>
          <w:szCs w:val="24"/>
        </w:rPr>
        <w:t xml:space="preserve">Wymagania wstępne </w:t>
      </w:r>
    </w:p>
    <w:p w14:paraId="7C44453A" w14:textId="77777777" w:rsidR="006A5111" w:rsidRPr="00B169DF" w:rsidRDefault="006A511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3"/>
      </w:tblGrid>
      <w:tr w:rsidR="0085747A" w:rsidRPr="00B169DF" w14:paraId="170821A1" w14:textId="77777777" w:rsidTr="004567AB">
        <w:tc>
          <w:tcPr>
            <w:tcW w:w="9423" w:type="dxa"/>
          </w:tcPr>
          <w:p w14:paraId="6B2CF146" w14:textId="77777777" w:rsidR="0051380A" w:rsidRPr="005A2B78" w:rsidRDefault="0051380A" w:rsidP="004567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Znajomość historii procesu karnego.</w:t>
            </w:r>
          </w:p>
          <w:p w14:paraId="3630FFC5" w14:textId="77777777" w:rsidR="0051380A" w:rsidRPr="005A2B78" w:rsidRDefault="0051380A" w:rsidP="004567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Znajomość podstawowej terminologii prawniczej.</w:t>
            </w:r>
          </w:p>
          <w:p w14:paraId="1BB8AE6C" w14:textId="560D5D8A" w:rsidR="0085747A" w:rsidRPr="00661018" w:rsidRDefault="0051380A" w:rsidP="004567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Znajomość metod wykładni prawniczej.</w:t>
            </w:r>
          </w:p>
        </w:tc>
      </w:tr>
    </w:tbl>
    <w:p w14:paraId="25F38AC3" w14:textId="57D49F03" w:rsidR="0085747A" w:rsidRPr="00B169DF" w:rsidRDefault="006A5111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F20869" w14:textId="77777777" w:rsidR="004567AB" w:rsidRPr="00B169DF" w:rsidRDefault="004567AB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3370B0D4" w14:textId="77777777" w:rsidTr="0051380A">
        <w:tc>
          <w:tcPr>
            <w:tcW w:w="844" w:type="dxa"/>
            <w:vAlign w:val="center"/>
          </w:tcPr>
          <w:p w14:paraId="14E4A467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2283C030" w14:textId="579F549F" w:rsidR="0085747A" w:rsidRPr="0051380A" w:rsidRDefault="0051380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1380A">
              <w:rPr>
                <w:rFonts w:ascii="Corbel" w:hAnsi="Corbel"/>
                <w:b w:val="0"/>
                <w:bCs/>
                <w:sz w:val="24"/>
                <w:szCs w:val="24"/>
              </w:rPr>
              <w:t>Ćwiczenia praktyczne mają za zadanie: zapoznanie studenta z praktyką stosowania przepisów kodeksu postępowania karnego w przykładach konkretnych spraw karnych oraz sporządzaniem projektów decyzji i pism procesowych w sprawach karnych.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6328"/>
        <w:gridCol w:w="13"/>
        <w:gridCol w:w="1874"/>
      </w:tblGrid>
      <w:tr w:rsidR="0085747A" w:rsidRPr="00B169DF" w14:paraId="13985E3C" w14:textId="77777777" w:rsidTr="004567AB">
        <w:tc>
          <w:tcPr>
            <w:tcW w:w="1526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41" w:type="dxa"/>
            <w:gridSpan w:val="2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4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1380A" w:rsidRPr="005A2B78" w14:paraId="5956B563" w14:textId="77777777" w:rsidTr="004567AB">
        <w:tc>
          <w:tcPr>
            <w:tcW w:w="1526" w:type="dxa"/>
          </w:tcPr>
          <w:p w14:paraId="1CBF8CFA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328" w:type="dxa"/>
          </w:tcPr>
          <w:p w14:paraId="7B9005C5" w14:textId="77777777" w:rsidR="0051380A" w:rsidRPr="005A2B78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>Student definiuje podstawowe pojęcia z postępowania karnego.</w:t>
            </w:r>
          </w:p>
        </w:tc>
        <w:tc>
          <w:tcPr>
            <w:tcW w:w="1887" w:type="dxa"/>
            <w:gridSpan w:val="2"/>
          </w:tcPr>
          <w:p w14:paraId="5F3A442F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K_W0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6</w:t>
            </w:r>
          </w:p>
        </w:tc>
      </w:tr>
      <w:tr w:rsidR="0051380A" w:rsidRPr="005A2B78" w14:paraId="408FDBD4" w14:textId="77777777" w:rsidTr="004567AB">
        <w:tc>
          <w:tcPr>
            <w:tcW w:w="1526" w:type="dxa"/>
          </w:tcPr>
          <w:p w14:paraId="6E796989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28" w:type="dxa"/>
          </w:tcPr>
          <w:p w14:paraId="42D28D0D" w14:textId="77777777" w:rsidR="0051380A" w:rsidRPr="005A2B78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5A2B78">
              <w:rPr>
                <w:rFonts w:ascii="Corbel" w:hAnsi="Corbel"/>
                <w:sz w:val="24"/>
                <w:szCs w:val="24"/>
              </w:rPr>
              <w:t xml:space="preserve">Student wymienia źródła prawa karnego procesowego, wskazuje przedmiot, cele i funkcje procesu, rozpoznaje relacje między procesem karnym, a innymi dziedzinami. </w:t>
            </w:r>
          </w:p>
        </w:tc>
        <w:tc>
          <w:tcPr>
            <w:tcW w:w="1887" w:type="dxa"/>
            <w:gridSpan w:val="2"/>
          </w:tcPr>
          <w:p w14:paraId="227A154C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K_W01, K_W04, K_W0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7</w:t>
            </w:r>
          </w:p>
        </w:tc>
      </w:tr>
      <w:tr w:rsidR="0051380A" w:rsidRPr="005A2B78" w14:paraId="491833BE" w14:textId="77777777" w:rsidTr="004567AB">
        <w:trPr>
          <w:trHeight w:val="439"/>
        </w:trPr>
        <w:tc>
          <w:tcPr>
            <w:tcW w:w="1526" w:type="dxa"/>
          </w:tcPr>
          <w:p w14:paraId="69F117F9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28" w:type="dxa"/>
          </w:tcPr>
          <w:p w14:paraId="6131A1FE" w14:textId="77777777" w:rsidR="0051380A" w:rsidRPr="005A2B78" w:rsidRDefault="0051380A" w:rsidP="008B5DFD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charakteryzuje i klasyfikuje zagadnienia z zakresu  prawa karnego procesowego, cytuje przepisy prawa karnego procesowego. </w:t>
            </w:r>
          </w:p>
        </w:tc>
        <w:tc>
          <w:tcPr>
            <w:tcW w:w="1887" w:type="dxa"/>
            <w:gridSpan w:val="2"/>
          </w:tcPr>
          <w:p w14:paraId="202BBDAC" w14:textId="546AA2CD" w:rsidR="0051380A" w:rsidRPr="004567AB" w:rsidRDefault="0051380A" w:rsidP="004567AB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>2, K_W12</w:t>
            </w:r>
          </w:p>
        </w:tc>
      </w:tr>
      <w:tr w:rsidR="0051380A" w:rsidRPr="005A2B78" w14:paraId="550F85CA" w14:textId="77777777" w:rsidTr="004567AB">
        <w:trPr>
          <w:trHeight w:val="417"/>
        </w:trPr>
        <w:tc>
          <w:tcPr>
            <w:tcW w:w="1526" w:type="dxa"/>
          </w:tcPr>
          <w:p w14:paraId="4085EC12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28" w:type="dxa"/>
          </w:tcPr>
          <w:p w14:paraId="6CBE4587" w14:textId="77777777" w:rsidR="0051380A" w:rsidRPr="005A2B78" w:rsidRDefault="0051380A" w:rsidP="008B5DFD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opisuje przebieg procesu karnego, a także stosuje przepisy karnoprocesowe do konkretnych sytuacji faktycznych. </w:t>
            </w:r>
          </w:p>
        </w:tc>
        <w:tc>
          <w:tcPr>
            <w:tcW w:w="1887" w:type="dxa"/>
            <w:gridSpan w:val="2"/>
          </w:tcPr>
          <w:p w14:paraId="39964631" w14:textId="19F4686B" w:rsidR="0051380A" w:rsidRPr="004567AB" w:rsidRDefault="0051380A" w:rsidP="004567AB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>5</w:t>
            </w:r>
          </w:p>
        </w:tc>
      </w:tr>
      <w:tr w:rsidR="0051380A" w:rsidRPr="005A2B78" w14:paraId="29B7051D" w14:textId="77777777" w:rsidTr="004567AB">
        <w:trPr>
          <w:trHeight w:val="424"/>
        </w:trPr>
        <w:tc>
          <w:tcPr>
            <w:tcW w:w="1526" w:type="dxa"/>
          </w:tcPr>
          <w:p w14:paraId="4F8C74DE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328" w:type="dxa"/>
          </w:tcPr>
          <w:p w14:paraId="5A6C445C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E6B4C">
              <w:rPr>
                <w:rFonts w:ascii="Corbel" w:eastAsia="Cambria" w:hAnsi="Corbel"/>
                <w:sz w:val="24"/>
                <w:szCs w:val="24"/>
              </w:rPr>
              <w:t xml:space="preserve">Student odtwarza istotne poglądy doktryny i orzecznictwa sądowego w sprawach karnych z uwzględnieniem standardów konstytucyjnych, europejskich i międzynarodowych. </w:t>
            </w:r>
          </w:p>
        </w:tc>
        <w:tc>
          <w:tcPr>
            <w:tcW w:w="1887" w:type="dxa"/>
            <w:gridSpan w:val="2"/>
          </w:tcPr>
          <w:p w14:paraId="130E614A" w14:textId="24172560" w:rsidR="0051380A" w:rsidRPr="004567AB" w:rsidRDefault="0051380A" w:rsidP="004567AB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  <w:lang w:val="de-DE"/>
              </w:rPr>
            </w:pPr>
            <w:r>
              <w:rPr>
                <w:rFonts w:ascii="Corbel" w:eastAsia="Cambria" w:hAnsi="Corbel"/>
                <w:sz w:val="24"/>
                <w:szCs w:val="24"/>
                <w:lang w:val="de-DE"/>
              </w:rPr>
              <w:t>K_W03, K_W08,</w:t>
            </w:r>
            <w:r w:rsidR="004567AB">
              <w:rPr>
                <w:rFonts w:ascii="Corbel" w:eastAsia="Cambria" w:hAnsi="Corbel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Corbel" w:eastAsia="Cambria" w:hAnsi="Corbel"/>
                <w:sz w:val="24"/>
                <w:szCs w:val="24"/>
                <w:lang w:val="de-DE"/>
              </w:rPr>
              <w:t>K_W0</w:t>
            </w:r>
            <w:r w:rsidRPr="005A2B78">
              <w:rPr>
                <w:rFonts w:ascii="Corbel" w:eastAsia="Cambria" w:hAnsi="Corbel"/>
                <w:sz w:val="24"/>
                <w:szCs w:val="24"/>
                <w:lang w:val="de-DE"/>
              </w:rPr>
              <w:t>9, K_W10</w:t>
            </w:r>
          </w:p>
        </w:tc>
      </w:tr>
      <w:tr w:rsidR="0051380A" w:rsidRPr="005A2B78" w14:paraId="4560F79C" w14:textId="77777777" w:rsidTr="004567AB">
        <w:trPr>
          <w:trHeight w:val="402"/>
        </w:trPr>
        <w:tc>
          <w:tcPr>
            <w:tcW w:w="1526" w:type="dxa"/>
          </w:tcPr>
          <w:p w14:paraId="6D4BE9F9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328" w:type="dxa"/>
          </w:tcPr>
          <w:p w14:paraId="145BD764" w14:textId="77777777" w:rsidR="0051380A" w:rsidRPr="007E6B4C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6B4C">
              <w:rPr>
                <w:rFonts w:ascii="Corbel" w:hAnsi="Corbel"/>
                <w:b w:val="0"/>
                <w:smallCaps w:val="0"/>
                <w:szCs w:val="24"/>
              </w:rPr>
              <w:t>Student rozpoznaje strukturę Kodeksu postępowania karnego i porównuje ze sobą tryby procesowe.</w:t>
            </w:r>
          </w:p>
        </w:tc>
        <w:tc>
          <w:tcPr>
            <w:tcW w:w="1887" w:type="dxa"/>
            <w:gridSpan w:val="2"/>
          </w:tcPr>
          <w:p w14:paraId="2262DA64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1</w:t>
            </w:r>
          </w:p>
        </w:tc>
      </w:tr>
      <w:tr w:rsidR="0051380A" w:rsidRPr="005A2B78" w14:paraId="38DB5A42" w14:textId="77777777" w:rsidTr="004567AB">
        <w:trPr>
          <w:trHeight w:val="384"/>
        </w:trPr>
        <w:tc>
          <w:tcPr>
            <w:tcW w:w="1526" w:type="dxa"/>
          </w:tcPr>
          <w:p w14:paraId="3407E7E0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328" w:type="dxa"/>
          </w:tcPr>
          <w:p w14:paraId="2E574BCD" w14:textId="7FC088A0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 interpretuje przepisy 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7E6B4C">
              <w:rPr>
                <w:rFonts w:ascii="Corbel" w:hAnsi="Corbel"/>
                <w:sz w:val="24"/>
                <w:szCs w:val="24"/>
              </w:rPr>
              <w:t>odek</w:t>
            </w:r>
            <w:r>
              <w:rPr>
                <w:rFonts w:ascii="Corbel" w:hAnsi="Corbel"/>
                <w:sz w:val="24"/>
                <w:szCs w:val="24"/>
              </w:rPr>
              <w:t>s</w:t>
            </w:r>
            <w:r w:rsidRPr="007E6B4C">
              <w:rPr>
                <w:rFonts w:ascii="Corbel" w:hAnsi="Corbel"/>
                <w:sz w:val="24"/>
                <w:szCs w:val="24"/>
              </w:rPr>
              <w:t xml:space="preserve">u postępowania karnego  oraz  </w:t>
            </w:r>
            <w:r>
              <w:rPr>
                <w:rFonts w:ascii="Corbel" w:hAnsi="Corbel"/>
                <w:sz w:val="24"/>
                <w:szCs w:val="24"/>
              </w:rPr>
              <w:t>analizuje zmiany w tym zakresie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7E6B4C">
              <w:rPr>
                <w:rFonts w:ascii="Corbel" w:hAnsi="Corbel"/>
                <w:sz w:val="24"/>
                <w:szCs w:val="24"/>
              </w:rPr>
              <w:t xml:space="preserve">w ustawodawstwie karnoprocesowym. </w:t>
            </w:r>
          </w:p>
        </w:tc>
        <w:tc>
          <w:tcPr>
            <w:tcW w:w="1887" w:type="dxa"/>
            <w:gridSpan w:val="2"/>
          </w:tcPr>
          <w:p w14:paraId="6603BFA0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K_U02, 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3</w:t>
            </w:r>
          </w:p>
        </w:tc>
      </w:tr>
      <w:tr w:rsidR="0051380A" w:rsidRPr="007E6B4C" w14:paraId="72B5CE25" w14:textId="77777777" w:rsidTr="004567AB">
        <w:trPr>
          <w:trHeight w:val="351"/>
        </w:trPr>
        <w:tc>
          <w:tcPr>
            <w:tcW w:w="1526" w:type="dxa"/>
          </w:tcPr>
          <w:p w14:paraId="5222567D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328" w:type="dxa"/>
          </w:tcPr>
          <w:p w14:paraId="0A5CE250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analizuje przebieg procesu karnego.  </w:t>
            </w:r>
          </w:p>
        </w:tc>
        <w:tc>
          <w:tcPr>
            <w:tcW w:w="1887" w:type="dxa"/>
            <w:gridSpan w:val="2"/>
          </w:tcPr>
          <w:p w14:paraId="2862D5EE" w14:textId="77777777" w:rsidR="0051380A" w:rsidRPr="007E6B4C" w:rsidRDefault="0051380A" w:rsidP="008B5DFD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 w:rsidRPr="005A2B78">
              <w:rPr>
                <w:rFonts w:ascii="Corbel" w:eastAsia="Cambria" w:hAnsi="Corbel"/>
                <w:b w:val="0"/>
                <w:szCs w:val="24"/>
              </w:rPr>
              <w:t>K_U04</w:t>
            </w:r>
            <w:r>
              <w:rPr>
                <w:rFonts w:ascii="Corbel" w:eastAsia="Cambria" w:hAnsi="Corbel"/>
                <w:b w:val="0"/>
                <w:szCs w:val="24"/>
              </w:rPr>
              <w:t xml:space="preserve">, 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K_U10</w:t>
            </w:r>
          </w:p>
        </w:tc>
      </w:tr>
      <w:tr w:rsidR="0051380A" w:rsidRPr="005A2B78" w14:paraId="6C58F26E" w14:textId="77777777" w:rsidTr="004567AB">
        <w:trPr>
          <w:trHeight w:val="505"/>
        </w:trPr>
        <w:tc>
          <w:tcPr>
            <w:tcW w:w="1526" w:type="dxa"/>
          </w:tcPr>
          <w:p w14:paraId="43B2549B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328" w:type="dxa"/>
          </w:tcPr>
          <w:p w14:paraId="2B649F31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opracowuje projekty pism i decyzji procesowych w sprawach karnych (m.in. wyrok, postanowienie, akt oskarżenia, postanowienia i zarządzenia w kwestii środków przymusu). </w:t>
            </w:r>
          </w:p>
        </w:tc>
        <w:tc>
          <w:tcPr>
            <w:tcW w:w="1887" w:type="dxa"/>
            <w:gridSpan w:val="2"/>
          </w:tcPr>
          <w:p w14:paraId="4E3BEF52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9</w:t>
            </w:r>
            <w:r>
              <w:rPr>
                <w:rFonts w:ascii="Corbel" w:eastAsia="Cambria" w:hAnsi="Corbel"/>
                <w:b w:val="0"/>
                <w:szCs w:val="24"/>
              </w:rPr>
              <w:t>, K_U12</w:t>
            </w:r>
          </w:p>
        </w:tc>
      </w:tr>
      <w:tr w:rsidR="0051380A" w:rsidRPr="005A2B78" w14:paraId="062E2643" w14:textId="77777777" w:rsidTr="004567AB">
        <w:trPr>
          <w:trHeight w:val="414"/>
        </w:trPr>
        <w:tc>
          <w:tcPr>
            <w:tcW w:w="1526" w:type="dxa"/>
          </w:tcPr>
          <w:p w14:paraId="2B595767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328" w:type="dxa"/>
          </w:tcPr>
          <w:p w14:paraId="1D7AE48F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rozwiązuje kazusy – wykorzystuje wiedzę teoretyczną do analizy przykładowego przebiegu procesu karnego. Student proponuje alternatywne rozwiązania stanów faktycznych na tle prawa karnego procesowego w sytuacji zmiany okoliczności. </w:t>
            </w:r>
          </w:p>
        </w:tc>
        <w:tc>
          <w:tcPr>
            <w:tcW w:w="1887" w:type="dxa"/>
            <w:gridSpan w:val="2"/>
          </w:tcPr>
          <w:p w14:paraId="0E9F0922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K_U04, 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5, K_U10</w:t>
            </w:r>
            <w:r>
              <w:rPr>
                <w:rFonts w:ascii="Corbel" w:eastAsia="Cambria" w:hAnsi="Corbel"/>
                <w:b w:val="0"/>
                <w:szCs w:val="24"/>
              </w:rPr>
              <w:t>, K_U17</w:t>
            </w:r>
          </w:p>
        </w:tc>
      </w:tr>
    </w:tbl>
    <w:p w14:paraId="4175270A" w14:textId="77777777" w:rsidR="004567AB" w:rsidRDefault="004567AB">
      <w:r>
        <w:rPr>
          <w:b/>
          <w:smallCaps/>
        </w:rPr>
        <w:br w:type="page"/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6328"/>
        <w:gridCol w:w="1887"/>
      </w:tblGrid>
      <w:tr w:rsidR="0051380A" w:rsidRPr="005A2B78" w14:paraId="10B3F897" w14:textId="77777777" w:rsidTr="004567AB">
        <w:trPr>
          <w:trHeight w:val="722"/>
        </w:trPr>
        <w:tc>
          <w:tcPr>
            <w:tcW w:w="1526" w:type="dxa"/>
          </w:tcPr>
          <w:p w14:paraId="337E81B4" w14:textId="4882153A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EK_11</w:t>
            </w:r>
          </w:p>
        </w:tc>
        <w:tc>
          <w:tcPr>
            <w:tcW w:w="6328" w:type="dxa"/>
          </w:tcPr>
          <w:p w14:paraId="1742940F" w14:textId="77777777" w:rsidR="0051380A" w:rsidRPr="005A2B78" w:rsidRDefault="0051380A" w:rsidP="008B5DFD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konstruuje teoretyczne rozwiązania, wyprowadza wnioski na podstawie twierdzeń, poddaje krytyce dotychczasowe rozwiązania karnoprocesowe, projektuje nowe unormowania karnoprocesowe. </w:t>
            </w:r>
          </w:p>
        </w:tc>
        <w:tc>
          <w:tcPr>
            <w:tcW w:w="1887" w:type="dxa"/>
          </w:tcPr>
          <w:p w14:paraId="00E5F350" w14:textId="27018E9F" w:rsidR="0051380A" w:rsidRPr="004567AB" w:rsidRDefault="0051380A" w:rsidP="004567AB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K_U06, K_U07, K_U0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8, K_U11, K_U15,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K_U13, 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>K_U16</w:t>
            </w:r>
          </w:p>
        </w:tc>
      </w:tr>
      <w:tr w:rsidR="0051380A" w:rsidRPr="005A2B78" w14:paraId="4E1FA1AE" w14:textId="77777777" w:rsidTr="004567AB">
        <w:trPr>
          <w:trHeight w:val="722"/>
        </w:trPr>
        <w:tc>
          <w:tcPr>
            <w:tcW w:w="1526" w:type="dxa"/>
          </w:tcPr>
          <w:p w14:paraId="635478FE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328" w:type="dxa"/>
          </w:tcPr>
          <w:p w14:paraId="3AB2A032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 jest otwarty na nowe rozwiązania i argumenty dotyczące zagadnień karnoprocesowych. </w:t>
            </w:r>
          </w:p>
        </w:tc>
        <w:tc>
          <w:tcPr>
            <w:tcW w:w="1887" w:type="dxa"/>
          </w:tcPr>
          <w:p w14:paraId="71B88051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1</w:t>
            </w:r>
          </w:p>
        </w:tc>
      </w:tr>
      <w:tr w:rsidR="0051380A" w:rsidRPr="005A2B78" w14:paraId="317CB8DC" w14:textId="77777777" w:rsidTr="004567AB">
        <w:trPr>
          <w:trHeight w:val="722"/>
        </w:trPr>
        <w:tc>
          <w:tcPr>
            <w:tcW w:w="1526" w:type="dxa"/>
          </w:tcPr>
          <w:p w14:paraId="2E8A6C99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328" w:type="dxa"/>
          </w:tcPr>
          <w:p w14:paraId="0F750200" w14:textId="77777777" w:rsidR="0051380A" w:rsidRPr="005A2B78" w:rsidRDefault="0051380A" w:rsidP="008B5DFD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jest zorientowany jak funkcjonuje wymiar sprawiedliwości </w:t>
            </w:r>
            <w:r>
              <w:rPr>
                <w:rFonts w:ascii="Corbel" w:eastAsia="Cambria" w:hAnsi="Corbel"/>
                <w:sz w:val="24"/>
                <w:szCs w:val="24"/>
              </w:rPr>
              <w:t>oraz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 organy ścigania w sprawach karnych i jakie są kompetencje procesowe tzw. kwalifikowanych uczestników procesu</w:t>
            </w:r>
            <w:r>
              <w:rPr>
                <w:rFonts w:ascii="Corbel" w:eastAsia="Cambria" w:hAnsi="Corbel"/>
                <w:sz w:val="24"/>
                <w:szCs w:val="24"/>
              </w:rPr>
              <w:t>; ma świadomość społecznego znaczenia zawodu prawnika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. </w:t>
            </w:r>
          </w:p>
        </w:tc>
        <w:tc>
          <w:tcPr>
            <w:tcW w:w="1887" w:type="dxa"/>
          </w:tcPr>
          <w:p w14:paraId="56951CBF" w14:textId="01C92CD4" w:rsidR="0051380A" w:rsidRPr="004567AB" w:rsidRDefault="0051380A" w:rsidP="004567AB">
            <w:pPr>
              <w:pStyle w:val="Default"/>
              <w:rPr>
                <w:sz w:val="23"/>
                <w:szCs w:val="23"/>
              </w:rPr>
            </w:pPr>
            <w:r>
              <w:rPr>
                <w:rFonts w:ascii="Corbel" w:eastAsia="Cambria" w:hAnsi="Corbel"/>
              </w:rPr>
              <w:t>K_K04, K_K05, K_K0</w:t>
            </w:r>
            <w:r w:rsidRPr="005A2B78">
              <w:rPr>
                <w:rFonts w:ascii="Corbel" w:eastAsia="Cambria" w:hAnsi="Corbel"/>
              </w:rPr>
              <w:t>6</w:t>
            </w:r>
          </w:p>
        </w:tc>
      </w:tr>
      <w:tr w:rsidR="0051380A" w:rsidRPr="005A2B78" w14:paraId="2A6DF3E1" w14:textId="77777777" w:rsidTr="004567AB">
        <w:trPr>
          <w:trHeight w:val="722"/>
        </w:trPr>
        <w:tc>
          <w:tcPr>
            <w:tcW w:w="1526" w:type="dxa"/>
          </w:tcPr>
          <w:p w14:paraId="18CC91DD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328" w:type="dxa"/>
          </w:tcPr>
          <w:p w14:paraId="7B0478C3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dba o czytelny i akceptowalny z punktu widzenia przedmiotu sposób wyrażana się oraz komunikowania z otoczeniem przy formułowaniu treści projektowanych pism i decyzji procesowych. </w:t>
            </w:r>
          </w:p>
        </w:tc>
        <w:tc>
          <w:tcPr>
            <w:tcW w:w="1887" w:type="dxa"/>
          </w:tcPr>
          <w:p w14:paraId="7599DADB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K_K02</w:t>
            </w:r>
          </w:p>
        </w:tc>
      </w:tr>
      <w:tr w:rsidR="0051380A" w:rsidRPr="005A2B78" w14:paraId="137413BD" w14:textId="77777777" w:rsidTr="004567AB">
        <w:trPr>
          <w:trHeight w:val="560"/>
        </w:trPr>
        <w:tc>
          <w:tcPr>
            <w:tcW w:w="1526" w:type="dxa"/>
          </w:tcPr>
          <w:p w14:paraId="5731BD01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328" w:type="dxa"/>
          </w:tcPr>
          <w:p w14:paraId="2A2CA708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dyskutuje i zachowuje krytycyzm w wyrażaniu opinii na tematy karnoprocesowe. </w:t>
            </w:r>
          </w:p>
        </w:tc>
        <w:tc>
          <w:tcPr>
            <w:tcW w:w="1887" w:type="dxa"/>
          </w:tcPr>
          <w:p w14:paraId="2FA2CBE0" w14:textId="520B9407" w:rsidR="0051380A" w:rsidRPr="004567AB" w:rsidRDefault="0051380A" w:rsidP="008B5DFD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K_K07, K_K10</w:t>
            </w:r>
          </w:p>
        </w:tc>
      </w:tr>
      <w:tr w:rsidR="0051380A" w:rsidRPr="005A2B78" w14:paraId="050A83E8" w14:textId="77777777" w:rsidTr="004567AB">
        <w:trPr>
          <w:trHeight w:val="722"/>
        </w:trPr>
        <w:tc>
          <w:tcPr>
            <w:tcW w:w="1526" w:type="dxa"/>
          </w:tcPr>
          <w:p w14:paraId="6725F873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328" w:type="dxa"/>
          </w:tcPr>
          <w:p w14:paraId="36B935DC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Student, inspirowany na zajęciach, samodzielnie dąży do  uzupełnienia wiedzy i umiejętności w zakresie prawa karnego procesowego. </w:t>
            </w:r>
          </w:p>
        </w:tc>
        <w:tc>
          <w:tcPr>
            <w:tcW w:w="1887" w:type="dxa"/>
          </w:tcPr>
          <w:p w14:paraId="7A5409D7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7</w:t>
            </w:r>
          </w:p>
        </w:tc>
      </w:tr>
      <w:tr w:rsidR="0051380A" w:rsidRPr="005A2B78" w14:paraId="7A4B7DAE" w14:textId="77777777" w:rsidTr="004567AB">
        <w:tc>
          <w:tcPr>
            <w:tcW w:w="1526" w:type="dxa"/>
          </w:tcPr>
          <w:p w14:paraId="7F730610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328" w:type="dxa"/>
          </w:tcPr>
          <w:p w14:paraId="7ABC8926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posiada umiejętność pracy w zespole: planuje i projektuje wspólnie z innymi studentami w grupie działania organów procesowych, obrońców lub pełnomocników na przykładach konkretnych spraw karnych. </w:t>
            </w:r>
          </w:p>
        </w:tc>
        <w:tc>
          <w:tcPr>
            <w:tcW w:w="1887" w:type="dxa"/>
          </w:tcPr>
          <w:p w14:paraId="2DE66207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2</w:t>
            </w:r>
          </w:p>
        </w:tc>
      </w:tr>
    </w:tbl>
    <w:p w14:paraId="6F2A65A7" w14:textId="77777777" w:rsidR="0085747A" w:rsidRPr="00B169DF" w:rsidRDefault="0085747A" w:rsidP="004567A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D80EE6" w14:textId="77777777" w:rsidR="004567AB" w:rsidRDefault="0085747A" w:rsidP="004567AB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="004567AB">
        <w:rPr>
          <w:rFonts w:ascii="Corbel" w:hAnsi="Corbel"/>
          <w:sz w:val="24"/>
          <w:szCs w:val="24"/>
        </w:rPr>
        <w:t>wykładu – nie dotyczy</w:t>
      </w:r>
    </w:p>
    <w:p w14:paraId="0FC793A6" w14:textId="54C05CFA" w:rsidR="0085747A" w:rsidRDefault="0085747A" w:rsidP="004567AB">
      <w:pPr>
        <w:pStyle w:val="Akapitzlist"/>
        <w:spacing w:after="0" w:line="240" w:lineRule="auto"/>
        <w:ind w:left="1080"/>
        <w:contextualSpacing w:val="0"/>
        <w:jc w:val="both"/>
        <w:rPr>
          <w:rFonts w:ascii="Corbel" w:hAnsi="Corbel"/>
          <w:sz w:val="24"/>
          <w:szCs w:val="24"/>
        </w:rPr>
      </w:pPr>
    </w:p>
    <w:p w14:paraId="0C3528ED" w14:textId="7FBF97B3" w:rsidR="004567AB" w:rsidRDefault="004567AB" w:rsidP="004567AB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</w:t>
      </w:r>
      <w:r>
        <w:rPr>
          <w:rFonts w:ascii="Corbel" w:hAnsi="Corbel"/>
          <w:sz w:val="24"/>
          <w:szCs w:val="24"/>
        </w:rPr>
        <w:t xml:space="preserve"> </w:t>
      </w:r>
      <w:r w:rsidRPr="00B169DF">
        <w:rPr>
          <w:rFonts w:ascii="Corbel" w:hAnsi="Corbel"/>
          <w:sz w:val="24"/>
          <w:szCs w:val="24"/>
        </w:rPr>
        <w:t>praktycznych</w:t>
      </w:r>
    </w:p>
    <w:p w14:paraId="0E59AD4F" w14:textId="77777777" w:rsidR="004567AB" w:rsidRDefault="004567AB" w:rsidP="004567AB">
      <w:pPr>
        <w:pStyle w:val="Akapitzlist"/>
        <w:spacing w:after="0" w:line="240" w:lineRule="auto"/>
        <w:ind w:left="1080"/>
        <w:contextualSpacing w:val="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1380A" w:rsidRPr="007E6B4C" w14:paraId="425EE7E0" w14:textId="77777777" w:rsidTr="008B5DFD">
        <w:trPr>
          <w:trHeight w:val="653"/>
        </w:trPr>
        <w:tc>
          <w:tcPr>
            <w:tcW w:w="9520" w:type="dxa"/>
          </w:tcPr>
          <w:p w14:paraId="6F26E653" w14:textId="77777777" w:rsidR="0051380A" w:rsidRPr="007E6B4C" w:rsidRDefault="0051380A" w:rsidP="008B5DFD">
            <w:pPr>
              <w:spacing w:after="0" w:line="240" w:lineRule="auto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1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.</w:t>
            </w: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Tryb orzekania o środkach przymusu w procesie karnym: prz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esłanki, decyzja o zastosowaniu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br/>
            </w: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i kontrola stosowania środków przymusu – 2 godz.</w:t>
            </w:r>
          </w:p>
        </w:tc>
      </w:tr>
      <w:tr w:rsidR="0051380A" w:rsidRPr="007E6B4C" w14:paraId="669739FE" w14:textId="77777777" w:rsidTr="008B5DFD">
        <w:tc>
          <w:tcPr>
            <w:tcW w:w="9520" w:type="dxa"/>
          </w:tcPr>
          <w:p w14:paraId="4DF2619A" w14:textId="77777777" w:rsidR="0051380A" w:rsidRPr="007E6B4C" w:rsidRDefault="0051380A" w:rsidP="008B5DFD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2 Wymogi formalne i merytoryczne aktu oskarżenia, sporządzanie projektu aktu oskarżenia – 2 godz. </w:t>
            </w:r>
          </w:p>
        </w:tc>
      </w:tr>
      <w:tr w:rsidR="0051380A" w:rsidRPr="007E6B4C" w14:paraId="47E8817F" w14:textId="77777777" w:rsidTr="008B5DFD">
        <w:tc>
          <w:tcPr>
            <w:tcW w:w="9520" w:type="dxa"/>
          </w:tcPr>
          <w:p w14:paraId="5298B870" w14:textId="77777777" w:rsidR="0051380A" w:rsidRPr="007E6B4C" w:rsidRDefault="0051380A" w:rsidP="008B5D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3.  </w:t>
            </w:r>
            <w:r w:rsidRPr="007E6B4C">
              <w:rPr>
                <w:rFonts w:ascii="Corbel" w:eastAsia="Times New Roman" w:hAnsi="Corbel"/>
                <w:sz w:val="24"/>
                <w:szCs w:val="24"/>
                <w:lang w:eastAsia="pl-PL"/>
              </w:rPr>
              <w:t>Wstępne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 czynności w sądzie po</w:t>
            </w:r>
            <w:r w:rsidRPr="007E6B4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wniesieniu aktu oskarżenia: wyznaczenie rozprawy lub posiedzenia, zwrot aktu oskarżenia, zwrot sprawy do postępowania przygotowawczego; opracowywanie projektów decyzji procesowych  dotyczących czynności wstępnych w sądzie – 1 godz.      </w:t>
            </w:r>
          </w:p>
        </w:tc>
      </w:tr>
      <w:tr w:rsidR="0051380A" w:rsidRPr="007E6B4C" w14:paraId="0B1FE3B5" w14:textId="77777777" w:rsidTr="008B5DFD">
        <w:tc>
          <w:tcPr>
            <w:tcW w:w="9520" w:type="dxa"/>
          </w:tcPr>
          <w:p w14:paraId="3DBCB2B0" w14:textId="77777777" w:rsidR="0051380A" w:rsidRPr="007E6B4C" w:rsidRDefault="0051380A" w:rsidP="008B5DFD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4.</w:t>
            </w: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Przebieg  rozprawy przed sądem I instancji: obserwacja przebiegu rozprawy w Sądzie Rejonowym, opracowywanie projektów głosów końcowych stron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</w:t>
            </w: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– 2 godz.   </w:t>
            </w:r>
          </w:p>
        </w:tc>
      </w:tr>
      <w:tr w:rsidR="0051380A" w:rsidRPr="007E6B4C" w14:paraId="033AE53C" w14:textId="77777777" w:rsidTr="008B5DFD">
        <w:tc>
          <w:tcPr>
            <w:tcW w:w="9520" w:type="dxa"/>
          </w:tcPr>
          <w:p w14:paraId="616F3B18" w14:textId="77777777" w:rsidR="0051380A" w:rsidRPr="007E6B4C" w:rsidRDefault="0051380A" w:rsidP="008B5DFD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5.  Wydanie wyroku – opracowywanie projektu wyroków</w:t>
            </w:r>
            <w:r w:rsidRPr="007E6B4C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 </w:t>
            </w: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– 2 godz.</w:t>
            </w:r>
          </w:p>
        </w:tc>
      </w:tr>
      <w:tr w:rsidR="0051380A" w:rsidRPr="007E6B4C" w14:paraId="07C17DCD" w14:textId="77777777" w:rsidTr="008B5DFD">
        <w:tc>
          <w:tcPr>
            <w:tcW w:w="9520" w:type="dxa"/>
          </w:tcPr>
          <w:p w14:paraId="0578D64A" w14:textId="77777777" w:rsidR="0051380A" w:rsidRPr="007E6B4C" w:rsidRDefault="0051380A" w:rsidP="008B5DFD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6. Przygotowanie i przeprowadzenie symulacji rozpra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wy sądowej z udziałem studentów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br/>
            </w: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w rolach uczestników postępowania karnego – 4 godz.</w:t>
            </w:r>
          </w:p>
        </w:tc>
      </w:tr>
      <w:tr w:rsidR="0051380A" w:rsidRPr="007E6B4C" w14:paraId="1DC252D7" w14:textId="77777777" w:rsidTr="008B5DFD">
        <w:tc>
          <w:tcPr>
            <w:tcW w:w="9520" w:type="dxa"/>
          </w:tcPr>
          <w:p w14:paraId="2503CC53" w14:textId="77777777" w:rsidR="0051380A" w:rsidRPr="007E6B4C" w:rsidRDefault="0051380A" w:rsidP="008B5DFD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7. Skargi odwoławcze oraz rozstrzygnięcia wydawane w zwyczajnym i nadzwyczajnym postępowaniu odwoławczym – opracowywanie projektów skarg i orzeczeń – 2 godz.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5ACD60" w14:textId="77777777" w:rsidR="004567AB" w:rsidRDefault="004567AB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37C7DEEC" w14:textId="72BBD156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7AA3C9D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83094E" w14:textId="78859C89" w:rsidR="00E960BB" w:rsidRPr="00661018" w:rsidRDefault="00661018" w:rsidP="004567AB">
      <w:pPr>
        <w:pStyle w:val="Punktygwne"/>
        <w:tabs>
          <w:tab w:val="left" w:pos="284"/>
        </w:tabs>
        <w:spacing w:before="0" w:after="0"/>
        <w:ind w:left="426"/>
        <w:rPr>
          <w:rFonts w:ascii="Corbel" w:hAnsi="Corbel"/>
          <w:b w:val="0"/>
          <w:bCs/>
          <w:smallCaps w:val="0"/>
          <w:szCs w:val="24"/>
        </w:rPr>
      </w:pPr>
      <w:r w:rsidRPr="00661018">
        <w:rPr>
          <w:rFonts w:ascii="Corbel" w:hAnsi="Corbel"/>
          <w:b w:val="0"/>
          <w:bCs/>
          <w:smallCaps w:val="0"/>
          <w:szCs w:val="24"/>
        </w:rPr>
        <w:t>Analiza tekstów z dyskusją, ro</w:t>
      </w:r>
      <w:r w:rsidR="004567AB">
        <w:rPr>
          <w:rFonts w:ascii="Corbel" w:hAnsi="Corbel"/>
          <w:b w:val="0"/>
          <w:bCs/>
          <w:smallCaps w:val="0"/>
          <w:szCs w:val="24"/>
        </w:rPr>
        <w:t>z</w:t>
      </w:r>
      <w:r w:rsidRPr="00661018">
        <w:rPr>
          <w:rFonts w:ascii="Corbel" w:hAnsi="Corbel"/>
          <w:b w:val="0"/>
          <w:bCs/>
          <w:smallCaps w:val="0"/>
          <w:szCs w:val="24"/>
        </w:rPr>
        <w:t>wiązywanie kazusów, udział w rozprawie sądowej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C90E90" w14:textId="77777777" w:rsidR="00661018" w:rsidRPr="00B169DF" w:rsidRDefault="00661018" w:rsidP="0066101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14:paraId="314096A9" w14:textId="77777777" w:rsidR="00661018" w:rsidRPr="00B169DF" w:rsidRDefault="00661018" w:rsidP="0066101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5957"/>
        <w:gridCol w:w="2116"/>
      </w:tblGrid>
      <w:tr w:rsidR="00661018" w:rsidRPr="00B169DF" w14:paraId="74948C17" w14:textId="77777777" w:rsidTr="004567AB">
        <w:tc>
          <w:tcPr>
            <w:tcW w:w="1447" w:type="dxa"/>
            <w:vAlign w:val="center"/>
          </w:tcPr>
          <w:p w14:paraId="15E09E0D" w14:textId="77777777" w:rsidR="00661018" w:rsidRPr="00B169DF" w:rsidRDefault="00661018" w:rsidP="007506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957" w:type="dxa"/>
            <w:vAlign w:val="center"/>
          </w:tcPr>
          <w:p w14:paraId="651C053A" w14:textId="77777777" w:rsidR="00661018" w:rsidRPr="00B169DF" w:rsidRDefault="00661018" w:rsidP="007506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F017E39" w14:textId="77777777" w:rsidR="00661018" w:rsidRPr="00B169DF" w:rsidRDefault="00661018" w:rsidP="007506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77545015" w14:textId="77777777" w:rsidR="00661018" w:rsidRPr="00B169DF" w:rsidRDefault="00661018" w:rsidP="007506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8912DBC" w14:textId="77777777" w:rsidR="00661018" w:rsidRPr="00B169DF" w:rsidRDefault="00661018" w:rsidP="007506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61018" w:rsidRPr="00B169DF" w14:paraId="3828A5C2" w14:textId="77777777" w:rsidTr="004567AB">
        <w:tc>
          <w:tcPr>
            <w:tcW w:w="1447" w:type="dxa"/>
          </w:tcPr>
          <w:p w14:paraId="01CF45DF" w14:textId="089F0944" w:rsidR="00661018" w:rsidRPr="004567AB" w:rsidRDefault="004567AB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57" w:type="dxa"/>
          </w:tcPr>
          <w:p w14:paraId="07B824B4" w14:textId="036558F4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praca  kontrolna pisemna lub zaliczenie ustne</w:t>
            </w:r>
          </w:p>
        </w:tc>
        <w:tc>
          <w:tcPr>
            <w:tcW w:w="2116" w:type="dxa"/>
          </w:tcPr>
          <w:p w14:paraId="3E64B2B5" w14:textId="00C97EA9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ćw. praktyczne</w:t>
            </w:r>
          </w:p>
        </w:tc>
      </w:tr>
      <w:tr w:rsidR="00661018" w:rsidRPr="00B169DF" w14:paraId="407BB27F" w14:textId="77777777" w:rsidTr="004567AB">
        <w:tc>
          <w:tcPr>
            <w:tcW w:w="1447" w:type="dxa"/>
          </w:tcPr>
          <w:p w14:paraId="0A6BD022" w14:textId="3AA57B1F" w:rsidR="00661018" w:rsidRPr="004567AB" w:rsidRDefault="004567AB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57" w:type="dxa"/>
          </w:tcPr>
          <w:p w14:paraId="651C54DB" w14:textId="621248ED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praca  kontrolna pisemna lub zaliczenie ustne</w:t>
            </w:r>
          </w:p>
        </w:tc>
        <w:tc>
          <w:tcPr>
            <w:tcW w:w="2116" w:type="dxa"/>
          </w:tcPr>
          <w:p w14:paraId="0AF051B8" w14:textId="391F3397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ćw. praktyczne</w:t>
            </w:r>
          </w:p>
        </w:tc>
      </w:tr>
      <w:tr w:rsidR="00661018" w:rsidRPr="00B169DF" w14:paraId="04CE71AA" w14:textId="77777777" w:rsidTr="004567AB">
        <w:tc>
          <w:tcPr>
            <w:tcW w:w="1447" w:type="dxa"/>
          </w:tcPr>
          <w:p w14:paraId="647B83E2" w14:textId="2A7DC459" w:rsidR="00661018" w:rsidRPr="004567AB" w:rsidRDefault="004567AB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57" w:type="dxa"/>
          </w:tcPr>
          <w:p w14:paraId="717F5575" w14:textId="7284A674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praca Kontrolna pisemna lub zaliczenie ustne</w:t>
            </w:r>
          </w:p>
        </w:tc>
        <w:tc>
          <w:tcPr>
            <w:tcW w:w="2116" w:type="dxa"/>
          </w:tcPr>
          <w:p w14:paraId="3CFE59F9" w14:textId="44454008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ćw. praktyczne</w:t>
            </w:r>
          </w:p>
        </w:tc>
      </w:tr>
      <w:tr w:rsidR="00661018" w:rsidRPr="00B169DF" w14:paraId="1B4B9276" w14:textId="77777777" w:rsidTr="004567AB">
        <w:tc>
          <w:tcPr>
            <w:tcW w:w="1447" w:type="dxa"/>
          </w:tcPr>
          <w:p w14:paraId="7EEB2FD1" w14:textId="352ADF90" w:rsidR="00661018" w:rsidRPr="004567AB" w:rsidRDefault="004567AB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57" w:type="dxa"/>
          </w:tcPr>
          <w:p w14:paraId="1F965373" w14:textId="65F2A1BB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przygotowanie projektu pisma procesowego</w:t>
            </w:r>
          </w:p>
        </w:tc>
        <w:tc>
          <w:tcPr>
            <w:tcW w:w="2116" w:type="dxa"/>
          </w:tcPr>
          <w:p w14:paraId="650C1341" w14:textId="01011DAC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ćw. praktyczne</w:t>
            </w:r>
          </w:p>
        </w:tc>
      </w:tr>
      <w:tr w:rsidR="00661018" w:rsidRPr="00B169DF" w14:paraId="1B17D6ED" w14:textId="77777777" w:rsidTr="004567AB">
        <w:tc>
          <w:tcPr>
            <w:tcW w:w="1447" w:type="dxa"/>
          </w:tcPr>
          <w:p w14:paraId="3D3E7748" w14:textId="00172639" w:rsidR="00661018" w:rsidRPr="004567AB" w:rsidRDefault="004567AB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57" w:type="dxa"/>
          </w:tcPr>
          <w:p w14:paraId="2072EAC3" w14:textId="28336ADC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praca Kontrolna pisemna lub zaliczenie ustne</w:t>
            </w:r>
          </w:p>
        </w:tc>
        <w:tc>
          <w:tcPr>
            <w:tcW w:w="2116" w:type="dxa"/>
          </w:tcPr>
          <w:p w14:paraId="73A4FA00" w14:textId="26ACE081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ćw. praktyczne</w:t>
            </w:r>
          </w:p>
        </w:tc>
      </w:tr>
      <w:tr w:rsidR="00661018" w:rsidRPr="00B169DF" w14:paraId="3D0D378C" w14:textId="77777777" w:rsidTr="004567AB">
        <w:tc>
          <w:tcPr>
            <w:tcW w:w="1447" w:type="dxa"/>
          </w:tcPr>
          <w:p w14:paraId="7C9CFE90" w14:textId="19ABBC09" w:rsidR="00661018" w:rsidRPr="004567AB" w:rsidRDefault="004567AB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57" w:type="dxa"/>
          </w:tcPr>
          <w:p w14:paraId="2DDECA8E" w14:textId="5797514A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praca Kontrolna pisemna lub zaliczenie ustne</w:t>
            </w:r>
          </w:p>
        </w:tc>
        <w:tc>
          <w:tcPr>
            <w:tcW w:w="2116" w:type="dxa"/>
          </w:tcPr>
          <w:p w14:paraId="570D8752" w14:textId="5B8EE3A6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ćw. praktyczne</w:t>
            </w:r>
          </w:p>
        </w:tc>
      </w:tr>
      <w:tr w:rsidR="00661018" w:rsidRPr="00B169DF" w14:paraId="173E440D" w14:textId="77777777" w:rsidTr="004567AB">
        <w:tc>
          <w:tcPr>
            <w:tcW w:w="1447" w:type="dxa"/>
          </w:tcPr>
          <w:p w14:paraId="3F18B8C5" w14:textId="22278739" w:rsidR="00661018" w:rsidRPr="004567AB" w:rsidRDefault="004567AB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57" w:type="dxa"/>
          </w:tcPr>
          <w:p w14:paraId="32753F46" w14:textId="631655C7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 xml:space="preserve">praca Kontrolna pisemna lub zaliczenie ustne, </w:t>
            </w:r>
            <w:r w:rsidRPr="004567AB">
              <w:rPr>
                <w:rFonts w:ascii="Corbel" w:eastAsia="Times New Roman" w:hAnsi="Corbel"/>
                <w:b w:val="0"/>
                <w:smallCaps w:val="0"/>
                <w:color w:val="000000"/>
                <w:szCs w:val="24"/>
                <w:lang w:eastAsia="pl-PL"/>
              </w:rPr>
              <w:t>ustne sprawdzanie  znajomości reguł stosowania i interpretacji przepisów  w związku z udziałem studenta w rozprawie sądowej</w:t>
            </w:r>
          </w:p>
        </w:tc>
        <w:tc>
          <w:tcPr>
            <w:tcW w:w="2116" w:type="dxa"/>
          </w:tcPr>
          <w:p w14:paraId="570934DF" w14:textId="4FF3610F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ćw. praktyczne</w:t>
            </w:r>
          </w:p>
        </w:tc>
      </w:tr>
      <w:tr w:rsidR="00661018" w:rsidRPr="00B169DF" w14:paraId="7AD4C19E" w14:textId="77777777" w:rsidTr="004567AB">
        <w:tc>
          <w:tcPr>
            <w:tcW w:w="1447" w:type="dxa"/>
          </w:tcPr>
          <w:p w14:paraId="4AC575EC" w14:textId="5F571852" w:rsidR="00661018" w:rsidRPr="004567AB" w:rsidRDefault="004567AB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57" w:type="dxa"/>
          </w:tcPr>
          <w:p w14:paraId="1449B85A" w14:textId="77777777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praca kontrolna pisemna lub zaliczenie ustne</w:t>
            </w:r>
          </w:p>
        </w:tc>
        <w:tc>
          <w:tcPr>
            <w:tcW w:w="2116" w:type="dxa"/>
          </w:tcPr>
          <w:p w14:paraId="6B321176" w14:textId="03B00785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ćw. praktyczne</w:t>
            </w:r>
          </w:p>
        </w:tc>
      </w:tr>
      <w:tr w:rsidR="00661018" w:rsidRPr="00B169DF" w14:paraId="18FD4870" w14:textId="77777777" w:rsidTr="004567AB">
        <w:tc>
          <w:tcPr>
            <w:tcW w:w="1447" w:type="dxa"/>
          </w:tcPr>
          <w:p w14:paraId="4F14BE03" w14:textId="3F2CF63B" w:rsidR="00661018" w:rsidRPr="004567AB" w:rsidRDefault="004567AB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57" w:type="dxa"/>
          </w:tcPr>
          <w:p w14:paraId="69CA5D6B" w14:textId="77777777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przygotowanie projektu pisma procesowego</w:t>
            </w:r>
          </w:p>
        </w:tc>
        <w:tc>
          <w:tcPr>
            <w:tcW w:w="2116" w:type="dxa"/>
          </w:tcPr>
          <w:p w14:paraId="136EB408" w14:textId="4DA7E90F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ćw. praktyczne</w:t>
            </w:r>
          </w:p>
        </w:tc>
      </w:tr>
      <w:tr w:rsidR="00661018" w:rsidRPr="00B169DF" w14:paraId="70F5971C" w14:textId="77777777" w:rsidTr="004567AB">
        <w:tc>
          <w:tcPr>
            <w:tcW w:w="1447" w:type="dxa"/>
          </w:tcPr>
          <w:p w14:paraId="47D0A6A3" w14:textId="66D4CA22" w:rsidR="00661018" w:rsidRPr="004567AB" w:rsidRDefault="004567AB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57" w:type="dxa"/>
          </w:tcPr>
          <w:p w14:paraId="2A958CAA" w14:textId="43592606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 xml:space="preserve">udział w dyskusji, przygotowanie projektu pisma procesowego, praca kontrolna pisemna lub zaliczenie ustne, </w:t>
            </w:r>
            <w:r w:rsidRPr="004567AB">
              <w:rPr>
                <w:rFonts w:ascii="Corbel" w:eastAsia="Times New Roman" w:hAnsi="Corbel"/>
                <w:b w:val="0"/>
                <w:smallCaps w:val="0"/>
                <w:color w:val="000000"/>
                <w:szCs w:val="24"/>
                <w:lang w:eastAsia="pl-PL"/>
              </w:rPr>
              <w:t>ustne sprawdzanie  znajomości reguł stosowania i interpretacji przepisów  w związku z udziałem studenta w rozprawie sądowej</w:t>
            </w:r>
          </w:p>
        </w:tc>
        <w:tc>
          <w:tcPr>
            <w:tcW w:w="2116" w:type="dxa"/>
          </w:tcPr>
          <w:p w14:paraId="46421A3E" w14:textId="627CEBB5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ćw. praktyczne</w:t>
            </w:r>
          </w:p>
        </w:tc>
      </w:tr>
      <w:tr w:rsidR="00661018" w:rsidRPr="00B169DF" w14:paraId="1CBBE551" w14:textId="77777777" w:rsidTr="004567AB">
        <w:tc>
          <w:tcPr>
            <w:tcW w:w="1447" w:type="dxa"/>
          </w:tcPr>
          <w:p w14:paraId="18B2FE2B" w14:textId="62290C9F" w:rsidR="00661018" w:rsidRPr="004567AB" w:rsidRDefault="004567AB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57" w:type="dxa"/>
          </w:tcPr>
          <w:p w14:paraId="25CD67CD" w14:textId="77777777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udział w dyskusji, praca kontrolna pisemna lub zaliczenie ustne</w:t>
            </w:r>
          </w:p>
        </w:tc>
        <w:tc>
          <w:tcPr>
            <w:tcW w:w="2116" w:type="dxa"/>
          </w:tcPr>
          <w:p w14:paraId="5413F571" w14:textId="739AF4C2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ćw. praktyczne</w:t>
            </w:r>
          </w:p>
        </w:tc>
      </w:tr>
      <w:tr w:rsidR="00661018" w:rsidRPr="00B169DF" w14:paraId="2C55A6C3" w14:textId="77777777" w:rsidTr="004567AB">
        <w:tc>
          <w:tcPr>
            <w:tcW w:w="1447" w:type="dxa"/>
          </w:tcPr>
          <w:p w14:paraId="6F59122A" w14:textId="69A94FBA" w:rsidR="00661018" w:rsidRPr="004567AB" w:rsidRDefault="004567AB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957" w:type="dxa"/>
          </w:tcPr>
          <w:p w14:paraId="471AC8DF" w14:textId="77777777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udział w dyskusji, praca kontrolna pisemna lub zaliczenie ustne</w:t>
            </w:r>
          </w:p>
        </w:tc>
        <w:tc>
          <w:tcPr>
            <w:tcW w:w="2116" w:type="dxa"/>
          </w:tcPr>
          <w:p w14:paraId="6998F757" w14:textId="6FBDB963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ćw. praktyczne</w:t>
            </w:r>
          </w:p>
        </w:tc>
      </w:tr>
      <w:tr w:rsidR="00661018" w:rsidRPr="00B169DF" w14:paraId="5BF7E9BA" w14:textId="77777777" w:rsidTr="004567AB">
        <w:tc>
          <w:tcPr>
            <w:tcW w:w="1447" w:type="dxa"/>
          </w:tcPr>
          <w:p w14:paraId="6CEB5EBA" w14:textId="653FEC99" w:rsidR="00661018" w:rsidRPr="004567AB" w:rsidRDefault="004567AB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957" w:type="dxa"/>
          </w:tcPr>
          <w:p w14:paraId="1C9E083F" w14:textId="376BF314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 xml:space="preserve">praca kontrolna pisemna lub zaliczenie ustne, udział w dyskusji, </w:t>
            </w:r>
            <w:r w:rsidRPr="004567AB">
              <w:rPr>
                <w:rFonts w:ascii="Corbel" w:eastAsia="Times New Roman" w:hAnsi="Corbel"/>
                <w:b w:val="0"/>
                <w:smallCaps w:val="0"/>
                <w:color w:val="000000"/>
                <w:szCs w:val="24"/>
                <w:lang w:eastAsia="pl-PL"/>
              </w:rPr>
              <w:t>ustne sprawdzanie  znajomości reguł stosowania i interpretacji przepisów  w związku z udziałem studenta w rozprawie sądowej</w:t>
            </w:r>
          </w:p>
        </w:tc>
        <w:tc>
          <w:tcPr>
            <w:tcW w:w="2116" w:type="dxa"/>
          </w:tcPr>
          <w:p w14:paraId="75AF2A55" w14:textId="4F600643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ćw. praktyczne</w:t>
            </w:r>
          </w:p>
        </w:tc>
      </w:tr>
      <w:tr w:rsidR="00661018" w:rsidRPr="00B169DF" w14:paraId="0815DE16" w14:textId="77777777" w:rsidTr="004567AB">
        <w:tc>
          <w:tcPr>
            <w:tcW w:w="1447" w:type="dxa"/>
          </w:tcPr>
          <w:p w14:paraId="50CE5F4F" w14:textId="3AAD558A" w:rsidR="00661018" w:rsidRPr="004567AB" w:rsidRDefault="004567AB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957" w:type="dxa"/>
          </w:tcPr>
          <w:p w14:paraId="182B3244" w14:textId="77777777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przygotowanie projektu pisma procesowego</w:t>
            </w:r>
          </w:p>
        </w:tc>
        <w:tc>
          <w:tcPr>
            <w:tcW w:w="2116" w:type="dxa"/>
          </w:tcPr>
          <w:p w14:paraId="4C342901" w14:textId="07EA0D94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ćw. praktyczne</w:t>
            </w:r>
          </w:p>
        </w:tc>
      </w:tr>
      <w:tr w:rsidR="00661018" w:rsidRPr="00B169DF" w14:paraId="343C6E2C" w14:textId="77777777" w:rsidTr="004567AB">
        <w:tc>
          <w:tcPr>
            <w:tcW w:w="1447" w:type="dxa"/>
          </w:tcPr>
          <w:p w14:paraId="49F5B9D9" w14:textId="280E6B02" w:rsidR="00661018" w:rsidRPr="004567AB" w:rsidRDefault="004567AB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957" w:type="dxa"/>
          </w:tcPr>
          <w:p w14:paraId="72E79B16" w14:textId="77777777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udział w dyskusji</w:t>
            </w:r>
          </w:p>
        </w:tc>
        <w:tc>
          <w:tcPr>
            <w:tcW w:w="2116" w:type="dxa"/>
          </w:tcPr>
          <w:p w14:paraId="3A35925B" w14:textId="593491D1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ćw. praktyczne</w:t>
            </w:r>
          </w:p>
        </w:tc>
      </w:tr>
      <w:tr w:rsidR="00661018" w:rsidRPr="00B169DF" w14:paraId="746F5AB3" w14:textId="77777777" w:rsidTr="004567AB">
        <w:tc>
          <w:tcPr>
            <w:tcW w:w="1447" w:type="dxa"/>
          </w:tcPr>
          <w:p w14:paraId="0D5B61E8" w14:textId="4B4CAE57" w:rsidR="00661018" w:rsidRPr="004567AB" w:rsidRDefault="004567AB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5957" w:type="dxa"/>
          </w:tcPr>
          <w:p w14:paraId="05C7C58B" w14:textId="28C20CA6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 xml:space="preserve">praca kontrolna pisemna lub zaliczenie ustne, udział w dyskusji, </w:t>
            </w:r>
          </w:p>
        </w:tc>
        <w:tc>
          <w:tcPr>
            <w:tcW w:w="2116" w:type="dxa"/>
          </w:tcPr>
          <w:p w14:paraId="5BF22B2E" w14:textId="366FF706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ćw. praktyczne</w:t>
            </w:r>
          </w:p>
        </w:tc>
      </w:tr>
      <w:tr w:rsidR="00661018" w:rsidRPr="00B169DF" w14:paraId="322651A9" w14:textId="77777777" w:rsidTr="004567AB">
        <w:tc>
          <w:tcPr>
            <w:tcW w:w="1447" w:type="dxa"/>
          </w:tcPr>
          <w:p w14:paraId="6EF780CE" w14:textId="6ABB2A38" w:rsidR="00661018" w:rsidRPr="004567AB" w:rsidRDefault="004567AB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5957" w:type="dxa"/>
          </w:tcPr>
          <w:p w14:paraId="281561BD" w14:textId="006473FB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 xml:space="preserve">praca kontrolna pisemna lub zaliczenie ustne, udział w dyskusji, </w:t>
            </w:r>
            <w:r w:rsidRPr="004567AB">
              <w:rPr>
                <w:rFonts w:ascii="Corbel" w:eastAsia="Times New Roman" w:hAnsi="Corbel"/>
                <w:b w:val="0"/>
                <w:smallCaps w:val="0"/>
                <w:color w:val="000000"/>
                <w:szCs w:val="24"/>
                <w:lang w:eastAsia="pl-PL"/>
              </w:rPr>
              <w:t xml:space="preserve">ustne sprawdzanie  znajomości reguł stosowania i interpretacji przepisów  </w:t>
            </w:r>
          </w:p>
        </w:tc>
        <w:tc>
          <w:tcPr>
            <w:tcW w:w="2116" w:type="dxa"/>
          </w:tcPr>
          <w:p w14:paraId="57534FB9" w14:textId="10E4E923" w:rsidR="00661018" w:rsidRPr="004567AB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67AB">
              <w:rPr>
                <w:rFonts w:ascii="Corbel" w:hAnsi="Corbel"/>
                <w:b w:val="0"/>
                <w:smallCaps w:val="0"/>
                <w:szCs w:val="24"/>
              </w:rPr>
              <w:t>ćw. praktyczne</w:t>
            </w:r>
          </w:p>
        </w:tc>
      </w:tr>
    </w:tbl>
    <w:p w14:paraId="2EFA3F25" w14:textId="77777777" w:rsidR="001B03E8" w:rsidRPr="00B169DF" w:rsidRDefault="001B03E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D274E4" w14:textId="77777777" w:rsidR="004567AB" w:rsidRDefault="004567AB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637754A7" w14:textId="6E1369E5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7"/>
      </w:tblGrid>
      <w:tr w:rsidR="0085747A" w:rsidRPr="00B169DF" w14:paraId="79EB57FB" w14:textId="77777777" w:rsidTr="004567AB">
        <w:trPr>
          <w:trHeight w:val="1671"/>
        </w:trPr>
        <w:tc>
          <w:tcPr>
            <w:tcW w:w="9207" w:type="dxa"/>
            <w:vAlign w:val="center"/>
          </w:tcPr>
          <w:p w14:paraId="2BB5D64F" w14:textId="3BE77613" w:rsidR="0085747A" w:rsidRPr="004567AB" w:rsidRDefault="00CA368D" w:rsidP="004567AB">
            <w:pPr>
              <w:shd w:val="clear" w:color="auto" w:fill="FFFFFF"/>
              <w:spacing w:after="0" w:line="240" w:lineRule="auto"/>
              <w:ind w:left="6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336D96">
              <w:rPr>
                <w:rFonts w:ascii="Corbel" w:hAnsi="Corbel"/>
                <w:b/>
                <w:sz w:val="24"/>
                <w:szCs w:val="24"/>
                <w:lang w:eastAsia="pl-PL"/>
              </w:rPr>
              <w:t>Zaliczenie ćwiczeń praktycznych:</w:t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Bieżąca ocena poziomu pracy studenta – udział </w:t>
            </w:r>
            <w:r w:rsidR="004567AB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w dyskusji, przygotowanie projektu pisma procesowego,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ustne sprawdzanie znajomości reguł stosowania</w:t>
            </w:r>
            <w:r w:rsidR="004567AB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i interpretacji przepisów  w związku z udziałem studenta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w rozprawie sądowej, obserwacja</w:t>
            </w:r>
            <w:r w:rsidR="004567AB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w trakcie zajęć symulacji rozprawy sądowej przygotowanej przez studentów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oraz</w:t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obecność na zajęciach</w:t>
            </w:r>
            <w:r w:rsidR="001B03E8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– ewen</w:t>
            </w:r>
            <w:r w:rsidR="004567AB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t</w:t>
            </w:r>
            <w:r w:rsidR="001B03E8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ualnie praca pisemna lub zaliczenie ustne</w:t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 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B169DF" w14:paraId="128DDC9A" w14:textId="77777777" w:rsidTr="004567AB">
        <w:tc>
          <w:tcPr>
            <w:tcW w:w="513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4567AB">
        <w:tc>
          <w:tcPr>
            <w:tcW w:w="513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3A344839" w14:textId="3F926C70" w:rsidR="0085747A" w:rsidRPr="00B169DF" w:rsidRDefault="00CA36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 15 god</w:t>
            </w:r>
            <w:r w:rsidR="001B03E8">
              <w:rPr>
                <w:rFonts w:ascii="Corbel" w:hAnsi="Corbel"/>
                <w:sz w:val="24"/>
                <w:szCs w:val="24"/>
              </w:rPr>
              <w:t>z.</w:t>
            </w:r>
          </w:p>
        </w:tc>
      </w:tr>
      <w:tr w:rsidR="00C61DC5" w:rsidRPr="00B169DF" w14:paraId="2A4AABEF" w14:textId="77777777" w:rsidTr="004567AB">
        <w:tc>
          <w:tcPr>
            <w:tcW w:w="513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63CF7F11" w14:textId="2BC743E7" w:rsidR="00C61DC5" w:rsidRPr="004567AB" w:rsidRDefault="00CA368D" w:rsidP="004567A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dział w konsultacjach: w związku </w:t>
            </w:r>
            <w:r w:rsidR="004567AB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z ćwiczeniami praktycznymi – 7 godz.</w:t>
            </w:r>
          </w:p>
        </w:tc>
      </w:tr>
      <w:tr w:rsidR="00C61DC5" w:rsidRPr="00B169DF" w14:paraId="3796D0EB" w14:textId="77777777" w:rsidTr="004567AB">
        <w:tc>
          <w:tcPr>
            <w:tcW w:w="513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03E3072C" w14:textId="41A9A701" w:rsidR="00C61DC5" w:rsidRPr="001B03E8" w:rsidRDefault="00CA368D" w:rsidP="001B03E8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hAnsi="Corbel"/>
                <w:sz w:val="24"/>
                <w:szCs w:val="24"/>
                <w:lang w:eastAsia="pl-PL"/>
              </w:rPr>
              <w:t xml:space="preserve">Przygotowanie do ćwiczeń </w:t>
            </w:r>
            <w:r w:rsidR="004567AB">
              <w:rPr>
                <w:rFonts w:ascii="Corbel" w:hAnsi="Corbel"/>
                <w:sz w:val="24"/>
                <w:szCs w:val="24"/>
                <w:lang w:eastAsia="pl-PL"/>
              </w:rPr>
              <w:t xml:space="preserve">- </w:t>
            </w:r>
            <w:r w:rsidR="001B03E8">
              <w:rPr>
                <w:rFonts w:ascii="Corbel" w:hAnsi="Corbel"/>
                <w:sz w:val="24"/>
                <w:szCs w:val="24"/>
                <w:lang w:eastAsia="pl-PL"/>
              </w:rPr>
              <w:t>38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85747A" w:rsidRPr="00B169DF" w14:paraId="1ADE6CE7" w14:textId="77777777" w:rsidTr="004567AB">
        <w:trPr>
          <w:trHeight w:val="324"/>
        </w:trPr>
        <w:tc>
          <w:tcPr>
            <w:tcW w:w="513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4747719D" w14:textId="0A6A1F72" w:rsidR="0085747A" w:rsidRPr="00B169DF" w:rsidRDefault="001B03E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69DF" w14:paraId="071C4E58" w14:textId="77777777" w:rsidTr="004567AB">
        <w:trPr>
          <w:trHeight w:val="323"/>
        </w:trPr>
        <w:tc>
          <w:tcPr>
            <w:tcW w:w="513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6623D12B" w14:textId="427A7B0E" w:rsidR="0085747A" w:rsidRPr="00B169DF" w:rsidRDefault="001B03E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3F632C6" w14:textId="77777777" w:rsidR="0085747A" w:rsidRPr="00B169DF" w:rsidRDefault="00923D7D" w:rsidP="004567AB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3940"/>
      </w:tblGrid>
      <w:tr w:rsidR="0085747A" w:rsidRPr="00B169DF" w14:paraId="638E76A1" w14:textId="77777777" w:rsidTr="004567AB">
        <w:trPr>
          <w:trHeight w:val="397"/>
        </w:trPr>
        <w:tc>
          <w:tcPr>
            <w:tcW w:w="3969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40" w:type="dxa"/>
          </w:tcPr>
          <w:p w14:paraId="0C6D98E0" w14:textId="607A06E6" w:rsidR="0085747A" w:rsidRPr="00B169DF" w:rsidRDefault="00CA36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276FFB2E" w14:textId="77777777" w:rsidTr="004567AB">
        <w:trPr>
          <w:trHeight w:val="397"/>
        </w:trPr>
        <w:tc>
          <w:tcPr>
            <w:tcW w:w="3969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40" w:type="dxa"/>
          </w:tcPr>
          <w:p w14:paraId="5AB3311D" w14:textId="4467847D" w:rsidR="0085747A" w:rsidRPr="00B169DF" w:rsidRDefault="00CA36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9"/>
      </w:tblGrid>
      <w:tr w:rsidR="0085747A" w:rsidRPr="00B169DF" w14:paraId="3C773E1F" w14:textId="77777777" w:rsidTr="004567AB">
        <w:trPr>
          <w:trHeight w:val="397"/>
        </w:trPr>
        <w:tc>
          <w:tcPr>
            <w:tcW w:w="7909" w:type="dxa"/>
          </w:tcPr>
          <w:p w14:paraId="6B14872D" w14:textId="77777777" w:rsidR="004567AB" w:rsidRPr="004567AB" w:rsidRDefault="0085747A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</w:pPr>
            <w:r w:rsidRPr="004567AB">
              <w:rPr>
                <w:rFonts w:ascii="Corbel" w:hAnsi="Corbel"/>
                <w:b/>
                <w:bCs/>
                <w:szCs w:val="24"/>
              </w:rPr>
              <w:t>Literatura podstawowa:</w:t>
            </w:r>
            <w:r w:rsidR="00CA368D" w:rsidRPr="004567AB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  <w:p w14:paraId="588F5653" w14:textId="4EC1AC37" w:rsidR="00CA368D" w:rsidRDefault="004567AB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="00CA368D"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>D.</w:t>
            </w:r>
            <w:r w:rsidR="00CA368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Świecki (red.)</w:t>
            </w:r>
            <w:r w:rsidR="00CA368D"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A368D" w:rsidRPr="0029254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Kodeks postępowania karnego. Komentarz. Tom I </w:t>
            </w:r>
            <w:proofErr w:type="spellStart"/>
            <w:r w:rsidR="00CA368D" w:rsidRPr="0029254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i</w:t>
            </w:r>
            <w:proofErr w:type="spellEnd"/>
            <w:r w:rsidR="00CA368D" w:rsidRPr="0029254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 II</w:t>
            </w:r>
            <w:r w:rsidR="00CA368D"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A368D">
              <w:rPr>
                <w:rFonts w:ascii="Corbel" w:eastAsia="Times New Roman" w:hAnsi="Corbel"/>
                <w:sz w:val="24"/>
                <w:szCs w:val="24"/>
                <w:lang w:eastAsia="pl-PL"/>
              </w:rPr>
              <w:t>Warszawa 2020</w:t>
            </w:r>
            <w:r w:rsidR="00CA368D"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;</w:t>
            </w:r>
            <w:r w:rsidR="00CA368D"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14:paraId="0DEF981B" w14:textId="76F8A99F" w:rsidR="00CA368D" w:rsidRDefault="00CA368D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T.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Grzegorczyk, J.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Tylman, </w:t>
            </w:r>
            <w:r w:rsidRPr="00292545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Polskie postępowanie karne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4567AB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Warszawa 2019 lub nowszy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; </w:t>
            </w:r>
          </w:p>
          <w:p w14:paraId="3BAAF124" w14:textId="77777777" w:rsidR="00CA368D" w:rsidRDefault="00CA368D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-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T.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Grzegorczyk, </w:t>
            </w:r>
            <w:r w:rsidRPr="007F190D">
              <w:rPr>
                <w:rFonts w:ascii="Corbel" w:eastAsia="Times New Roman" w:hAnsi="Corbel" w:cs="Arial"/>
                <w:bCs/>
                <w:i/>
                <w:color w:val="000000"/>
                <w:sz w:val="24"/>
                <w:szCs w:val="24"/>
                <w:lang w:eastAsia="pl-PL"/>
              </w:rPr>
              <w:t>Kodeks postępowania karnego oraz ustawa o świadku koronnym: komentarz</w:t>
            </w:r>
            <w:r w:rsidRPr="00292545">
              <w:rPr>
                <w:rFonts w:ascii="Corbel" w:eastAsia="Times New Roman" w:hAnsi="Corbel" w:cs="Arial"/>
                <w:bCs/>
                <w:color w:val="000000"/>
                <w:sz w:val="24"/>
                <w:szCs w:val="24"/>
                <w:lang w:eastAsia="pl-PL"/>
              </w:rPr>
              <w:t>, Warszawa 2014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; </w:t>
            </w:r>
          </w:p>
          <w:p w14:paraId="27F1C7CC" w14:textId="3C902B54" w:rsidR="00CA368D" w:rsidRDefault="00CA368D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 R.A. Stefański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(red.)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7F190D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Kodeks postępowania karnego. Komentarz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4567AB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Warszawa 2020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; </w:t>
            </w:r>
          </w:p>
          <w:p w14:paraId="018AAF29" w14:textId="77777777" w:rsidR="00CA368D" w:rsidRDefault="00CA368D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K.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Eichstaedt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7F190D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Czynności sądu w postępowaniu przygotowawczym w polskim prawie karnym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2008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;</w:t>
            </w:r>
            <w:r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14:paraId="406E6766" w14:textId="77777777" w:rsidR="00CA368D" w:rsidRDefault="00CA368D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F190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-A. </w:t>
            </w:r>
            <w:proofErr w:type="spellStart"/>
            <w:r w:rsidRPr="007F190D">
              <w:rPr>
                <w:rFonts w:ascii="Corbel" w:eastAsia="Times New Roman" w:hAnsi="Corbel"/>
                <w:sz w:val="24"/>
                <w:szCs w:val="24"/>
                <w:lang w:eastAsia="pl-PL"/>
              </w:rPr>
              <w:t>Gaberle</w:t>
            </w:r>
            <w:proofErr w:type="spellEnd"/>
            <w:r w:rsidRPr="007F190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7F190D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Dowody w sądowym procesie karnym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2007;</w:t>
            </w:r>
          </w:p>
          <w:p w14:paraId="0B544F6A" w14:textId="39A999A9" w:rsidR="0085747A" w:rsidRPr="004567AB" w:rsidRDefault="00CA368D" w:rsidP="004567AB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P.K.Sowiński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6A3503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Uprawnienia składające się na prawo oskarżonego do obrony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Rzeszów 2012;</w:t>
            </w:r>
          </w:p>
        </w:tc>
      </w:tr>
    </w:tbl>
    <w:p w14:paraId="4A5C3994" w14:textId="77777777" w:rsidR="004567AB" w:rsidRDefault="004567AB">
      <w:r>
        <w:br w:type="page"/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9"/>
      </w:tblGrid>
      <w:tr w:rsidR="0085747A" w:rsidRPr="00B169DF" w14:paraId="4A80EC96" w14:textId="77777777" w:rsidTr="004567AB">
        <w:trPr>
          <w:trHeight w:val="397"/>
        </w:trPr>
        <w:tc>
          <w:tcPr>
            <w:tcW w:w="7909" w:type="dxa"/>
          </w:tcPr>
          <w:p w14:paraId="28517B67" w14:textId="77777777" w:rsidR="004567AB" w:rsidRPr="004567AB" w:rsidRDefault="0085747A" w:rsidP="00CA368D">
            <w:pPr>
              <w:tabs>
                <w:tab w:val="left" w:pos="284"/>
              </w:tabs>
              <w:spacing w:after="0" w:line="240" w:lineRule="auto"/>
              <w:rPr>
                <w:rFonts w:ascii="Corbel" w:hAnsi="Corbel"/>
                <w:b/>
                <w:bCs/>
                <w:szCs w:val="24"/>
              </w:rPr>
            </w:pPr>
            <w:r w:rsidRPr="004567AB">
              <w:rPr>
                <w:rFonts w:ascii="Corbel" w:hAnsi="Corbel"/>
                <w:b/>
                <w:bCs/>
                <w:szCs w:val="24"/>
              </w:rPr>
              <w:lastRenderedPageBreak/>
              <w:t xml:space="preserve">Literatura uzupełniająca: </w:t>
            </w:r>
          </w:p>
          <w:p w14:paraId="025992F0" w14:textId="4F19B56A" w:rsidR="00CA368D" w:rsidRPr="007F190D" w:rsidRDefault="00CA368D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M.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Klejnowska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6A3503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Oskarżony jako osobowe źródło dowodowe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2006</w:t>
            </w:r>
          </w:p>
          <w:p w14:paraId="4596EFF9" w14:textId="4166A168" w:rsidR="0085747A" w:rsidRPr="00B169DF" w:rsidRDefault="00CA368D" w:rsidP="004567AB">
            <w:pPr>
              <w:pStyle w:val="Punktygwne"/>
              <w:spacing w:before="120" w:after="12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7F190D">
              <w:rPr>
                <w:rFonts w:ascii="Corbel" w:hAnsi="Corbel"/>
                <w:b w:val="0"/>
                <w:szCs w:val="24"/>
              </w:rPr>
              <w:t>W razie pojawienia się na rynku wydawniczym wymagane będą wydania najnowsze, zaktualizowane.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969F7" w14:textId="77777777" w:rsidR="00965FC0" w:rsidRDefault="00965FC0" w:rsidP="00C16ABF">
      <w:pPr>
        <w:spacing w:after="0" w:line="240" w:lineRule="auto"/>
      </w:pPr>
      <w:r>
        <w:separator/>
      </w:r>
    </w:p>
  </w:endnote>
  <w:endnote w:type="continuationSeparator" w:id="0">
    <w:p w14:paraId="4C61A7A0" w14:textId="77777777" w:rsidR="00965FC0" w:rsidRDefault="00965FC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060E0" w14:textId="77777777" w:rsidR="00965FC0" w:rsidRDefault="00965FC0" w:rsidP="00C16ABF">
      <w:pPr>
        <w:spacing w:after="0" w:line="240" w:lineRule="auto"/>
      </w:pPr>
      <w:r>
        <w:separator/>
      </w:r>
    </w:p>
  </w:footnote>
  <w:footnote w:type="continuationSeparator" w:id="0">
    <w:p w14:paraId="4E58E2C5" w14:textId="77777777" w:rsidR="00965FC0" w:rsidRDefault="00965FC0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A00527"/>
    <w:multiLevelType w:val="hybridMultilevel"/>
    <w:tmpl w:val="90E41C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2806835">
    <w:abstractNumId w:val="0"/>
  </w:num>
  <w:num w:numId="2" w16cid:durableId="98717247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B03E8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65B2D"/>
    <w:rsid w:val="00281FF2"/>
    <w:rsid w:val="002857DE"/>
    <w:rsid w:val="00291567"/>
    <w:rsid w:val="002A22BF"/>
    <w:rsid w:val="002A2389"/>
    <w:rsid w:val="002A2A13"/>
    <w:rsid w:val="002A671D"/>
    <w:rsid w:val="002B4D55"/>
    <w:rsid w:val="002B5EA0"/>
    <w:rsid w:val="002B6119"/>
    <w:rsid w:val="002C1F06"/>
    <w:rsid w:val="002D3375"/>
    <w:rsid w:val="002D73D4"/>
    <w:rsid w:val="002F02A3"/>
    <w:rsid w:val="002F2C4C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16669"/>
    <w:rsid w:val="0042244A"/>
    <w:rsid w:val="0042745A"/>
    <w:rsid w:val="00431D5C"/>
    <w:rsid w:val="004362C6"/>
    <w:rsid w:val="00437FA2"/>
    <w:rsid w:val="00445970"/>
    <w:rsid w:val="004567AB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80A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1018"/>
    <w:rsid w:val="006620D9"/>
    <w:rsid w:val="00671958"/>
    <w:rsid w:val="00675843"/>
    <w:rsid w:val="00692E39"/>
    <w:rsid w:val="00696477"/>
    <w:rsid w:val="006A511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5DE1"/>
    <w:rsid w:val="007F4155"/>
    <w:rsid w:val="0081554D"/>
    <w:rsid w:val="0081707E"/>
    <w:rsid w:val="008449B3"/>
    <w:rsid w:val="008552A2"/>
    <w:rsid w:val="0085747A"/>
    <w:rsid w:val="00862C3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3A5D"/>
    <w:rsid w:val="009508DF"/>
    <w:rsid w:val="00950DAC"/>
    <w:rsid w:val="00954A07"/>
    <w:rsid w:val="00965FC0"/>
    <w:rsid w:val="00997F14"/>
    <w:rsid w:val="009A78D9"/>
    <w:rsid w:val="009C3E31"/>
    <w:rsid w:val="009C54AE"/>
    <w:rsid w:val="009C788E"/>
    <w:rsid w:val="009D3F3B"/>
    <w:rsid w:val="009D4579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1917"/>
    <w:rsid w:val="00A84C85"/>
    <w:rsid w:val="00A97DE1"/>
    <w:rsid w:val="00AB053C"/>
    <w:rsid w:val="00AB08AD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4474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368D"/>
    <w:rsid w:val="00CA5089"/>
    <w:rsid w:val="00CD6897"/>
    <w:rsid w:val="00CE5BAC"/>
    <w:rsid w:val="00CF25BE"/>
    <w:rsid w:val="00CF78ED"/>
    <w:rsid w:val="00D02B25"/>
    <w:rsid w:val="00D02EBA"/>
    <w:rsid w:val="00D17C3C"/>
    <w:rsid w:val="00D2413D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0859"/>
    <w:rsid w:val="00F27A7B"/>
    <w:rsid w:val="00F526AF"/>
    <w:rsid w:val="00F617C3"/>
    <w:rsid w:val="00F61A26"/>
    <w:rsid w:val="00F7066B"/>
    <w:rsid w:val="00F83B28"/>
    <w:rsid w:val="00F9178E"/>
    <w:rsid w:val="00F974DA"/>
    <w:rsid w:val="00FA46E5"/>
    <w:rsid w:val="00FB7DBA"/>
    <w:rsid w:val="00FC1C25"/>
    <w:rsid w:val="00FC3F45"/>
    <w:rsid w:val="00FD503F"/>
    <w:rsid w:val="00FD7589"/>
    <w:rsid w:val="00FE039C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009AD-020C-4D4A-8BC9-0952BE8B4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6</Pages>
  <Words>1428</Words>
  <Characters>8571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4</cp:revision>
  <cp:lastPrinted>2025-12-10T09:28:00Z</cp:lastPrinted>
  <dcterms:created xsi:type="dcterms:W3CDTF">2025-12-08T08:37:00Z</dcterms:created>
  <dcterms:modified xsi:type="dcterms:W3CDTF">2025-12-10T09:28:00Z</dcterms:modified>
</cp:coreProperties>
</file>